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7F8B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SCOWRE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STOWRE)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(fl.1484)</w:t>
      </w:r>
    </w:p>
    <w:p w14:paraId="3E3CCBA4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D5D2BBE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63F7B5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2B2DF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Giles </w:t>
      </w:r>
      <w:proofErr w:type="spellStart"/>
      <w:r>
        <w:rPr>
          <w:rFonts w:ascii="Times New Roman" w:hAnsi="Times New Roman" w:cs="Times New Roman"/>
          <w:sz w:val="24"/>
          <w:szCs w:val="24"/>
        </w:rPr>
        <w:t>Goulde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634DFDD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457D0CBB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E4DE7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DF8D4E" w14:textId="77777777" w:rsidR="00E82436" w:rsidRDefault="00E82436" w:rsidP="00E824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2022</w:t>
      </w:r>
    </w:p>
    <w:p w14:paraId="00D229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6739" w14:textId="77777777" w:rsidR="00E82436" w:rsidRDefault="00E82436" w:rsidP="009139A6">
      <w:r>
        <w:separator/>
      </w:r>
    </w:p>
  </w:endnote>
  <w:endnote w:type="continuationSeparator" w:id="0">
    <w:p w14:paraId="63D4BD25" w14:textId="77777777" w:rsidR="00E82436" w:rsidRDefault="00E824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408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26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E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310A6" w14:textId="77777777" w:rsidR="00E82436" w:rsidRDefault="00E82436" w:rsidP="009139A6">
      <w:r>
        <w:separator/>
      </w:r>
    </w:p>
  </w:footnote>
  <w:footnote w:type="continuationSeparator" w:id="0">
    <w:p w14:paraId="47D35BE3" w14:textId="77777777" w:rsidR="00E82436" w:rsidRDefault="00E824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EA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F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8F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3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243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2E27"/>
  <w15:chartTrackingRefBased/>
  <w15:docId w15:val="{2B9E4DBB-6D41-4085-8D88-3FD90F75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2022-05-13T06:42:00Z</dcterms:created>
  <dcterms:modified xsi:type="dcterms:W3CDTF">2022-05-13T06:42:00Z</dcterms:modified>
</cp:coreProperties>
</file>